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0FE5" w14:textId="15165F8B" w:rsidR="0051153C" w:rsidRPr="0051153C" w:rsidRDefault="009A5E0C" w:rsidP="0051153C">
      <w:pPr>
        <w:pStyle w:val="Heading1"/>
      </w:pPr>
      <w:r w:rsidRPr="00AA7BA6">
        <w:t>Sample</w:t>
      </w:r>
      <w:r w:rsidR="0051153C">
        <w:t xml:space="preserve"> </w:t>
      </w:r>
      <w:r w:rsidR="0051153C" w:rsidRPr="0051153C">
        <w:t xml:space="preserve">Physician Letter to </w:t>
      </w:r>
      <w:r w:rsidR="005057EB">
        <w:t xml:space="preserve">SSA to </w:t>
      </w:r>
      <w:r w:rsidR="0051153C" w:rsidRPr="0051153C">
        <w:t>Support Continuation of SSI During Hospitalization/Nursing Home Placement</w:t>
      </w:r>
    </w:p>
    <w:p w14:paraId="77EA8AC1" w14:textId="5B630F6C" w:rsidR="003C4D88" w:rsidRDefault="003C4D88" w:rsidP="003C4D88">
      <w:pPr>
        <w:pStyle w:val="Subtitle"/>
      </w:pPr>
      <w:r>
        <w:t>Agency Letterhead</w:t>
      </w:r>
    </w:p>
    <w:p w14:paraId="57B85110" w14:textId="77777777" w:rsidR="003C4D88" w:rsidRDefault="003C4D88" w:rsidP="003C4D88"/>
    <w:p w14:paraId="70C7001B" w14:textId="77777777" w:rsidR="003C4D88" w:rsidRDefault="003C4D88" w:rsidP="003C4D88">
      <w:pPr>
        <w:spacing w:before="0" w:after="0"/>
        <w:jc w:val="right"/>
      </w:pPr>
      <w:r>
        <w:t>Re: Jane Doe</w:t>
      </w:r>
    </w:p>
    <w:p w14:paraId="1D5BEEF1" w14:textId="77777777" w:rsidR="003C4D88" w:rsidRDefault="003C4D88" w:rsidP="003C4D88">
      <w:pPr>
        <w:spacing w:before="0" w:after="0"/>
        <w:jc w:val="right"/>
      </w:pPr>
      <w:r>
        <w:t>DOB: XX/XX/XXXX</w:t>
      </w:r>
    </w:p>
    <w:p w14:paraId="6AEA5303" w14:textId="77777777" w:rsidR="003C4D88" w:rsidRDefault="003C4D88" w:rsidP="000A29CE">
      <w:pPr>
        <w:spacing w:before="0"/>
        <w:jc w:val="right"/>
      </w:pPr>
      <w:r>
        <w:t xml:space="preserve">SSN: XXX-XX-XXXX </w:t>
      </w:r>
    </w:p>
    <w:p w14:paraId="12CF2881" w14:textId="77777777" w:rsidR="00796C48" w:rsidRDefault="00796C48" w:rsidP="00796C48">
      <w:pPr>
        <w:jc w:val="both"/>
      </w:pPr>
      <w:r>
        <w:t>[Today’s Date]</w:t>
      </w:r>
    </w:p>
    <w:p w14:paraId="305191C4" w14:textId="77777777" w:rsidR="00796C48" w:rsidRDefault="00796C48" w:rsidP="00796C48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Social Security Administration</w:t>
      </w:r>
    </w:p>
    <w:p w14:paraId="1091F81C" w14:textId="614C7131" w:rsidR="00796C48" w:rsidRPr="00F3604C" w:rsidRDefault="00796C48" w:rsidP="000A2AAB">
      <w:pPr>
        <w:spacing w:before="0"/>
        <w:jc w:val="both"/>
        <w:rPr>
          <w:rStyle w:val="SubtleEmphasis"/>
        </w:rPr>
      </w:pPr>
      <w:r w:rsidRPr="00F3604C">
        <w:rPr>
          <w:rStyle w:val="SubtleEmphasis"/>
        </w:rPr>
        <w:t>[Local SSA Office Address]</w:t>
      </w:r>
    </w:p>
    <w:p w14:paraId="1DC59269" w14:textId="628F0F45" w:rsidR="00F3604C" w:rsidRDefault="00796C48" w:rsidP="000A2AAB">
      <w:pPr>
        <w:jc w:val="both"/>
      </w:pPr>
      <w:r>
        <w:t>To Whom It May Concern:</w:t>
      </w:r>
    </w:p>
    <w:p w14:paraId="2A66F899" w14:textId="77777777" w:rsidR="00D617AE" w:rsidRPr="00D617AE" w:rsidRDefault="00D617AE" w:rsidP="00D617AE">
      <w:pPr>
        <w:spacing w:before="0" w:after="0"/>
        <w:jc w:val="both"/>
        <w:rPr>
          <w:i/>
          <w:iCs/>
        </w:rPr>
      </w:pPr>
      <w:r w:rsidRPr="00D617AE">
        <w:t xml:space="preserve">The above referenced individual was </w:t>
      </w:r>
      <w:r w:rsidRPr="00D617AE">
        <w:rPr>
          <w:rStyle w:val="SubtleEmphasis"/>
        </w:rPr>
        <w:t>[hospitalized or placed]</w:t>
      </w:r>
      <w:r w:rsidRPr="00D617AE">
        <w:t xml:space="preserve"> in our facility on [</w:t>
      </w:r>
      <w:r w:rsidRPr="00D617AE">
        <w:rPr>
          <w:rStyle w:val="SubtleEmphasis"/>
        </w:rPr>
        <w:t>Date</w:t>
      </w:r>
      <w:r w:rsidRPr="00D617AE">
        <w:t>]. We are planning for them to be released within 90 days from the date of admission, at the latest by [</w:t>
      </w:r>
      <w:r w:rsidRPr="00D617AE">
        <w:rPr>
          <w:rStyle w:val="SubtleEmphasis"/>
        </w:rPr>
        <w:t>Date</w:t>
      </w:r>
      <w:r w:rsidRPr="00D617AE">
        <w:t>].</w:t>
      </w:r>
    </w:p>
    <w:p w14:paraId="4B5BD36F" w14:textId="77777777" w:rsidR="00D617AE" w:rsidRPr="00D617AE" w:rsidRDefault="00D617AE" w:rsidP="00D617AE">
      <w:pPr>
        <w:spacing w:before="0" w:after="0"/>
        <w:jc w:val="both"/>
      </w:pPr>
    </w:p>
    <w:p w14:paraId="1CCB189A" w14:textId="3557ABAC" w:rsidR="00D617AE" w:rsidRPr="00D617AE" w:rsidRDefault="000A2AAB" w:rsidP="00D617AE">
      <w:pPr>
        <w:spacing w:before="0" w:after="0"/>
        <w:jc w:val="both"/>
      </w:pPr>
      <w:r>
        <w:t xml:space="preserve">Ms. Doe </w:t>
      </w:r>
      <w:r w:rsidR="00D617AE" w:rsidRPr="00D617AE">
        <w:t xml:space="preserve">currently receives SSI and needs these benefits to continue during this admission to be able to maintain </w:t>
      </w:r>
      <w:r w:rsidR="002A21E3">
        <w:t>her</w:t>
      </w:r>
      <w:r w:rsidR="00D617AE" w:rsidRPr="00D617AE">
        <w:t xml:space="preserve"> housing. I understand that this is allowable under SSI regulations</w:t>
      </w:r>
      <w:r w:rsidR="002A21E3">
        <w:t>,</w:t>
      </w:r>
      <w:r w:rsidR="00D617AE" w:rsidRPr="00D617AE">
        <w:t xml:space="preserve"> </w:t>
      </w:r>
      <w:proofErr w:type="gramStart"/>
      <w:r w:rsidR="00D617AE" w:rsidRPr="00D617AE">
        <w:t>as long as</w:t>
      </w:r>
      <w:proofErr w:type="gramEnd"/>
      <w:r w:rsidR="00D617AE" w:rsidRPr="00D617AE">
        <w:t xml:space="preserve"> the individual is released within 90 days of admission.  </w:t>
      </w:r>
    </w:p>
    <w:p w14:paraId="367B862A" w14:textId="77777777" w:rsidR="00D617AE" w:rsidRPr="00D617AE" w:rsidRDefault="00D617AE" w:rsidP="00D617AE">
      <w:pPr>
        <w:spacing w:before="0" w:after="0"/>
        <w:jc w:val="both"/>
      </w:pPr>
    </w:p>
    <w:p w14:paraId="3BD6D844" w14:textId="77777777" w:rsidR="00D617AE" w:rsidRPr="00D617AE" w:rsidRDefault="00D617AE" w:rsidP="00D617AE">
      <w:pPr>
        <w:spacing w:before="0" w:after="0"/>
        <w:jc w:val="both"/>
      </w:pPr>
      <w:r w:rsidRPr="00D617AE">
        <w:t>If you have any questions, please do not hesitate to contact me at [</w:t>
      </w:r>
      <w:r w:rsidRPr="00D617AE">
        <w:rPr>
          <w:rStyle w:val="SubtleEmphasis"/>
        </w:rPr>
        <w:t>email /phone</w:t>
      </w:r>
      <w:r w:rsidRPr="00D617AE">
        <w:t xml:space="preserve">]. </w:t>
      </w:r>
    </w:p>
    <w:p w14:paraId="66D9661F" w14:textId="77777777" w:rsidR="00F3604C" w:rsidRPr="00F3604C" w:rsidRDefault="00F3604C" w:rsidP="00F3604C">
      <w:pPr>
        <w:spacing w:before="0" w:after="0"/>
        <w:jc w:val="both"/>
      </w:pPr>
    </w:p>
    <w:p w14:paraId="3D2F9591" w14:textId="77777777" w:rsidR="00F3604C" w:rsidRPr="00F3604C" w:rsidRDefault="00F3604C" w:rsidP="00F3604C">
      <w:pPr>
        <w:spacing w:before="0" w:after="0"/>
        <w:jc w:val="both"/>
      </w:pPr>
      <w:r w:rsidRPr="00F3604C">
        <w:t xml:space="preserve">Sincerely, </w:t>
      </w:r>
    </w:p>
    <w:p w14:paraId="6589C180" w14:textId="77777777" w:rsidR="00F3604C" w:rsidRPr="00F3604C" w:rsidRDefault="00F3604C" w:rsidP="00F3604C">
      <w:pPr>
        <w:spacing w:before="0" w:after="0"/>
        <w:jc w:val="both"/>
      </w:pPr>
    </w:p>
    <w:p w14:paraId="2774B406" w14:textId="77777777" w:rsidR="00F3604C" w:rsidRPr="00F3604C" w:rsidRDefault="00F3604C" w:rsidP="00F3604C">
      <w:pPr>
        <w:spacing w:before="0" w:after="0"/>
        <w:jc w:val="both"/>
      </w:pPr>
    </w:p>
    <w:p w14:paraId="15F2E9E3" w14:textId="3E1866F7" w:rsidR="003C4D88" w:rsidRDefault="006B74FD" w:rsidP="006B74FD">
      <w:pPr>
        <w:spacing w:before="0" w:after="0"/>
      </w:pPr>
      <w:r>
        <w:t xml:space="preserve">Dr. </w:t>
      </w:r>
      <w:r w:rsidR="000A29CE">
        <w:t xml:space="preserve">John Smith, </w:t>
      </w:r>
      <w:r>
        <w:t>M.D.</w:t>
      </w:r>
    </w:p>
    <w:sectPr w:rsidR="003C4D88" w:rsidSect="00E76F89">
      <w:headerReference w:type="default" r:id="rId11"/>
      <w:footerReference w:type="default" r:id="rId12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4B08" w14:textId="77777777" w:rsidR="003E2DE2" w:rsidRDefault="003E2DE2" w:rsidP="004E6D8E">
      <w:r>
        <w:separator/>
      </w:r>
    </w:p>
  </w:endnote>
  <w:endnote w:type="continuationSeparator" w:id="0">
    <w:p w14:paraId="48AE4968" w14:textId="77777777" w:rsidR="003E2DE2" w:rsidRDefault="003E2DE2" w:rsidP="004E6D8E">
      <w:r>
        <w:continuationSeparator/>
      </w:r>
    </w:p>
  </w:endnote>
  <w:endnote w:type="continuationNotice" w:id="1">
    <w:p w14:paraId="60EE8696" w14:textId="77777777" w:rsidR="003E2DE2" w:rsidRDefault="003E2DE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452A" w14:textId="77777777" w:rsidR="006B1297" w:rsidRPr="00D05767" w:rsidRDefault="008D063B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 xml:space="preserve">Date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1794C" w14:textId="77777777" w:rsidR="003E2DE2" w:rsidRDefault="003E2DE2" w:rsidP="004E6D8E">
      <w:r>
        <w:separator/>
      </w:r>
    </w:p>
  </w:footnote>
  <w:footnote w:type="continuationSeparator" w:id="0">
    <w:p w14:paraId="35D79F06" w14:textId="77777777" w:rsidR="003E2DE2" w:rsidRDefault="003E2DE2" w:rsidP="004E6D8E">
      <w:r>
        <w:continuationSeparator/>
      </w:r>
    </w:p>
  </w:footnote>
  <w:footnote w:type="continuationNotice" w:id="1">
    <w:p w14:paraId="129418F9" w14:textId="77777777" w:rsidR="003E2DE2" w:rsidRDefault="003E2DE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0D2E7" w14:textId="77777777" w:rsidR="00BF6141" w:rsidRPr="00B25494" w:rsidRDefault="00DA23EB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1320F6C7" wp14:editId="72A7EC75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2F273F3D" wp14:editId="0FB1CF05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3C4D88"/>
    <w:rsid w:val="00002875"/>
    <w:rsid w:val="00012CC6"/>
    <w:rsid w:val="00013C06"/>
    <w:rsid w:val="000228D7"/>
    <w:rsid w:val="00030F06"/>
    <w:rsid w:val="00034E0E"/>
    <w:rsid w:val="00036E1C"/>
    <w:rsid w:val="00054545"/>
    <w:rsid w:val="00094CCC"/>
    <w:rsid w:val="000A29CE"/>
    <w:rsid w:val="000A2AAB"/>
    <w:rsid w:val="000D05A8"/>
    <w:rsid w:val="000D27E7"/>
    <w:rsid w:val="000D67CA"/>
    <w:rsid w:val="000E514B"/>
    <w:rsid w:val="000F76A3"/>
    <w:rsid w:val="00106FD3"/>
    <w:rsid w:val="001101C1"/>
    <w:rsid w:val="001223FF"/>
    <w:rsid w:val="00122540"/>
    <w:rsid w:val="00127D23"/>
    <w:rsid w:val="00147F37"/>
    <w:rsid w:val="00153FD4"/>
    <w:rsid w:val="0016613D"/>
    <w:rsid w:val="001739A7"/>
    <w:rsid w:val="00175557"/>
    <w:rsid w:val="00184015"/>
    <w:rsid w:val="001D06C6"/>
    <w:rsid w:val="001F02BC"/>
    <w:rsid w:val="0021345F"/>
    <w:rsid w:val="00254BBA"/>
    <w:rsid w:val="00273EFE"/>
    <w:rsid w:val="0028473C"/>
    <w:rsid w:val="00286D2C"/>
    <w:rsid w:val="002A21E3"/>
    <w:rsid w:val="002D6E71"/>
    <w:rsid w:val="002E23CC"/>
    <w:rsid w:val="002E3C33"/>
    <w:rsid w:val="00301CB0"/>
    <w:rsid w:val="003073C0"/>
    <w:rsid w:val="0031023A"/>
    <w:rsid w:val="003248E1"/>
    <w:rsid w:val="0032680F"/>
    <w:rsid w:val="0033191D"/>
    <w:rsid w:val="003423B5"/>
    <w:rsid w:val="00342DE0"/>
    <w:rsid w:val="00344A81"/>
    <w:rsid w:val="00345CA6"/>
    <w:rsid w:val="00352E94"/>
    <w:rsid w:val="00383DE4"/>
    <w:rsid w:val="0038636C"/>
    <w:rsid w:val="00393E11"/>
    <w:rsid w:val="003963CF"/>
    <w:rsid w:val="00396C90"/>
    <w:rsid w:val="003A138A"/>
    <w:rsid w:val="003A482B"/>
    <w:rsid w:val="003B067F"/>
    <w:rsid w:val="003B3F95"/>
    <w:rsid w:val="003B63A7"/>
    <w:rsid w:val="003C4D88"/>
    <w:rsid w:val="003C773A"/>
    <w:rsid w:val="003D29C2"/>
    <w:rsid w:val="003D5BC5"/>
    <w:rsid w:val="003E214F"/>
    <w:rsid w:val="003E2DE2"/>
    <w:rsid w:val="004076E9"/>
    <w:rsid w:val="004116B9"/>
    <w:rsid w:val="00414C1F"/>
    <w:rsid w:val="00417DB2"/>
    <w:rsid w:val="004405AD"/>
    <w:rsid w:val="00443C1C"/>
    <w:rsid w:val="0044423E"/>
    <w:rsid w:val="00493BCE"/>
    <w:rsid w:val="004D3CB3"/>
    <w:rsid w:val="004E6D8E"/>
    <w:rsid w:val="005057EB"/>
    <w:rsid w:val="0051153C"/>
    <w:rsid w:val="005418D6"/>
    <w:rsid w:val="00543FBD"/>
    <w:rsid w:val="00545E0B"/>
    <w:rsid w:val="005500DA"/>
    <w:rsid w:val="00581C96"/>
    <w:rsid w:val="0058761C"/>
    <w:rsid w:val="00594DFA"/>
    <w:rsid w:val="005C44D0"/>
    <w:rsid w:val="005D3ECD"/>
    <w:rsid w:val="00612AB7"/>
    <w:rsid w:val="006633DF"/>
    <w:rsid w:val="00684E3D"/>
    <w:rsid w:val="006A37F8"/>
    <w:rsid w:val="006B1297"/>
    <w:rsid w:val="006B22DC"/>
    <w:rsid w:val="006B5750"/>
    <w:rsid w:val="006B74FD"/>
    <w:rsid w:val="006E3E6E"/>
    <w:rsid w:val="006F6786"/>
    <w:rsid w:val="00702F15"/>
    <w:rsid w:val="00713283"/>
    <w:rsid w:val="00756FC7"/>
    <w:rsid w:val="0077662C"/>
    <w:rsid w:val="00786955"/>
    <w:rsid w:val="00786A77"/>
    <w:rsid w:val="00792661"/>
    <w:rsid w:val="00796C48"/>
    <w:rsid w:val="00797699"/>
    <w:rsid w:val="007D08F7"/>
    <w:rsid w:val="007D63E1"/>
    <w:rsid w:val="007E3046"/>
    <w:rsid w:val="007E7681"/>
    <w:rsid w:val="007F17A8"/>
    <w:rsid w:val="00817210"/>
    <w:rsid w:val="0082264F"/>
    <w:rsid w:val="00841771"/>
    <w:rsid w:val="0084639B"/>
    <w:rsid w:val="008475D3"/>
    <w:rsid w:val="00850308"/>
    <w:rsid w:val="00873AE6"/>
    <w:rsid w:val="00873C9B"/>
    <w:rsid w:val="00890D00"/>
    <w:rsid w:val="008959C4"/>
    <w:rsid w:val="00897DDB"/>
    <w:rsid w:val="008C2DA3"/>
    <w:rsid w:val="008C4F30"/>
    <w:rsid w:val="008D063B"/>
    <w:rsid w:val="0091380F"/>
    <w:rsid w:val="00941B63"/>
    <w:rsid w:val="009739B1"/>
    <w:rsid w:val="009827FF"/>
    <w:rsid w:val="009867F5"/>
    <w:rsid w:val="00987319"/>
    <w:rsid w:val="009A0C84"/>
    <w:rsid w:val="009A2C61"/>
    <w:rsid w:val="009A3BED"/>
    <w:rsid w:val="009A5E0C"/>
    <w:rsid w:val="009B7917"/>
    <w:rsid w:val="009D6E15"/>
    <w:rsid w:val="009E48F0"/>
    <w:rsid w:val="009E4F47"/>
    <w:rsid w:val="009F068B"/>
    <w:rsid w:val="00A05626"/>
    <w:rsid w:val="00A165A9"/>
    <w:rsid w:val="00A168DF"/>
    <w:rsid w:val="00A209F5"/>
    <w:rsid w:val="00A24E21"/>
    <w:rsid w:val="00A27655"/>
    <w:rsid w:val="00A904B1"/>
    <w:rsid w:val="00A91AAA"/>
    <w:rsid w:val="00AA7BA6"/>
    <w:rsid w:val="00AC2709"/>
    <w:rsid w:val="00AD3F5D"/>
    <w:rsid w:val="00AD4F1B"/>
    <w:rsid w:val="00AD723A"/>
    <w:rsid w:val="00AF2F04"/>
    <w:rsid w:val="00B04283"/>
    <w:rsid w:val="00B06B77"/>
    <w:rsid w:val="00B17D28"/>
    <w:rsid w:val="00B25494"/>
    <w:rsid w:val="00B463E6"/>
    <w:rsid w:val="00B6010A"/>
    <w:rsid w:val="00B642DA"/>
    <w:rsid w:val="00B64406"/>
    <w:rsid w:val="00B9341A"/>
    <w:rsid w:val="00BA4D03"/>
    <w:rsid w:val="00BD4CB0"/>
    <w:rsid w:val="00BD670E"/>
    <w:rsid w:val="00BE22E8"/>
    <w:rsid w:val="00BF6141"/>
    <w:rsid w:val="00C1478F"/>
    <w:rsid w:val="00C23877"/>
    <w:rsid w:val="00C27734"/>
    <w:rsid w:val="00C34E62"/>
    <w:rsid w:val="00C72C8D"/>
    <w:rsid w:val="00C7495A"/>
    <w:rsid w:val="00C847C5"/>
    <w:rsid w:val="00C8526C"/>
    <w:rsid w:val="00C859A0"/>
    <w:rsid w:val="00CA642F"/>
    <w:rsid w:val="00CC6ABB"/>
    <w:rsid w:val="00CE1C77"/>
    <w:rsid w:val="00CE7B40"/>
    <w:rsid w:val="00CF3624"/>
    <w:rsid w:val="00CF404E"/>
    <w:rsid w:val="00CF6656"/>
    <w:rsid w:val="00D05767"/>
    <w:rsid w:val="00D16958"/>
    <w:rsid w:val="00D27197"/>
    <w:rsid w:val="00D61420"/>
    <w:rsid w:val="00D617AE"/>
    <w:rsid w:val="00D66428"/>
    <w:rsid w:val="00D7241A"/>
    <w:rsid w:val="00D7479D"/>
    <w:rsid w:val="00D952BC"/>
    <w:rsid w:val="00D96868"/>
    <w:rsid w:val="00DA23EB"/>
    <w:rsid w:val="00DB2297"/>
    <w:rsid w:val="00DB4570"/>
    <w:rsid w:val="00DB6D9C"/>
    <w:rsid w:val="00DB7ECD"/>
    <w:rsid w:val="00DC44A4"/>
    <w:rsid w:val="00DC636A"/>
    <w:rsid w:val="00DD3142"/>
    <w:rsid w:val="00E103E2"/>
    <w:rsid w:val="00E12D9B"/>
    <w:rsid w:val="00E174BB"/>
    <w:rsid w:val="00E25992"/>
    <w:rsid w:val="00E34C0B"/>
    <w:rsid w:val="00E37AF4"/>
    <w:rsid w:val="00E52E49"/>
    <w:rsid w:val="00E704C9"/>
    <w:rsid w:val="00E71868"/>
    <w:rsid w:val="00E73C49"/>
    <w:rsid w:val="00E74419"/>
    <w:rsid w:val="00E76F89"/>
    <w:rsid w:val="00E80CAE"/>
    <w:rsid w:val="00E9409C"/>
    <w:rsid w:val="00EA44A3"/>
    <w:rsid w:val="00EC0412"/>
    <w:rsid w:val="00EC408E"/>
    <w:rsid w:val="00EC529C"/>
    <w:rsid w:val="00EC62D0"/>
    <w:rsid w:val="00EC6BCE"/>
    <w:rsid w:val="00ED24FF"/>
    <w:rsid w:val="00EE5843"/>
    <w:rsid w:val="00F2221E"/>
    <w:rsid w:val="00F3604C"/>
    <w:rsid w:val="00F74E8C"/>
    <w:rsid w:val="00F77445"/>
    <w:rsid w:val="00FB3787"/>
    <w:rsid w:val="00FC0372"/>
    <w:rsid w:val="00FC15D0"/>
    <w:rsid w:val="00FC17C7"/>
    <w:rsid w:val="00FC6BBE"/>
    <w:rsid w:val="00FD7109"/>
    <w:rsid w:val="1DECA517"/>
    <w:rsid w:val="32002D1E"/>
    <w:rsid w:val="404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0F3CA3"/>
  <w15:docId w15:val="{0A54F9BF-1B51-4B43-B520-E165071F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8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C23877"/>
    <w:pPr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C2387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9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odergren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Pam Heine</DisplayName>
        <AccountId>16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F4C7E-C0C7-4CE0-AD4D-AC8A5FDB6AA3}"/>
</file>

<file path=customXml/itemProps2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3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</Template>
  <TotalTime>11</TotalTime>
  <Pages>1</Pages>
  <Words>128</Words>
  <Characters>715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>SSI; SSDI; Disability; Recovery</cp:keywords>
  <dc:description/>
  <cp:lastModifiedBy>Suzy Sodergren</cp:lastModifiedBy>
  <cp:revision>10</cp:revision>
  <dcterms:created xsi:type="dcterms:W3CDTF">2024-05-22T16:59:00Z</dcterms:created>
  <dcterms:modified xsi:type="dcterms:W3CDTF">2024-05-22T17:10:00Z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